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1284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1284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91284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91284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91284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91284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91284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912847" w:rsidRPr="00912847">
          <w:rPr>
            <w:b w:val="0"/>
          </w:rPr>
          <w:t xml:space="preserve"> 11091/041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912847" w:rsidP="00232C8F">
            <w:r>
              <w:t>Воспитатель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912847" w:rsidP="00232C8F">
            <w:r>
              <w:t>20436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912847" w:rsidRPr="00912847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912847" w:rsidRPr="00912847">
          <w:rPr>
            <w:rStyle w:val="aa"/>
          </w:rPr>
          <w:t>2;</w:t>
        </w:r>
        <w:r w:rsidR="00912847" w:rsidRPr="00912847">
          <w:rPr>
            <w:u w:val="single"/>
          </w:rPr>
          <w:t xml:space="preserve">  11091/041, 11091/041-1А (11091/041)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912847" w:rsidRPr="00912847">
          <w:rPr>
            <w:u w:val="single"/>
          </w:rPr>
  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912847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912847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912847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912847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912847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912847" w:rsidP="00C31869">
            <w:pPr>
              <w:jc w:val="center"/>
            </w:pPr>
            <w:r>
              <w:t>025-026-352 05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912847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912847" w:rsidRDefault="00912847" w:rsidP="00C31869">
            <w:pPr>
              <w:jc w:val="center"/>
            </w:pPr>
            <w:r>
              <w:t>008-139-570 41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12847" w:rsidRPr="003947ED" w:rsidRDefault="00912847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912847" w:rsidRPr="00912847">
          <w:rPr>
            <w:rStyle w:val="aa"/>
          </w:rPr>
          <w:t xml:space="preserve"> Отсутствует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912847" w:rsidRPr="00912847">
          <w:rPr>
            <w:rStyle w:val="aa"/>
          </w:rPr>
          <w:t xml:space="preserve"> Отсутствует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128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128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128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128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128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128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128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128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12847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128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128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128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128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12847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128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91284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128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912847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91284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1284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4E4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4E4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1284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4E4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4E4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1284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4E4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4E4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1284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4E4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4E4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1284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4E4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4E4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1284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4E4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4E4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1284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4E4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74E4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6D422D" w:rsidRPr="006D422D">
          <w:rPr>
            <w:i/>
            <w:u w:val="single"/>
          </w:rPr>
          <w:t>1. Рекомендации по улучшению и оздоровлению условий труда:</w:t>
        </w:r>
        <w:r w:rsidR="006D422D" w:rsidRPr="006D422D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6D422D" w:rsidRPr="006D422D">
          <w:rPr>
            <w:i/>
            <w:u w:val="single"/>
          </w:rPr>
          <w:tab/>
          <w:t>   </w:t>
        </w:r>
        <w:r w:rsidR="006D422D" w:rsidRPr="006D422D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6D422D" w:rsidRPr="006D422D">
          <w:rPr>
            <w:i/>
            <w:u w:val="single"/>
          </w:rPr>
          <w:tab/>
          <w:t>   </w:t>
        </w:r>
        <w:r w:rsidR="006D422D" w:rsidRPr="006D422D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6D422D" w:rsidRPr="006D422D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6D422D" w:rsidRPr="006D422D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12847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12847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91284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12847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12847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91284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(дата)</w:t>
            </w: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(дата)</w:t>
            </w: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1E492D" w:rsidTr="001E492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1E492D" w:rsidRDefault="001E492D" w:rsidP="003C5C39">
            <w:pPr>
              <w:pStyle w:val="a8"/>
            </w:pPr>
            <w:r w:rsidRPr="001E492D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1E492D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1E492D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1E492D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1E492D" w:rsidRDefault="001E492D" w:rsidP="003C5C39">
            <w:pPr>
              <w:pStyle w:val="a8"/>
            </w:pPr>
            <w:r w:rsidRPr="001E492D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1E492D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1E492D" w:rsidRDefault="006D422D" w:rsidP="003C5C39">
            <w:pPr>
              <w:pStyle w:val="a8"/>
            </w:pPr>
            <w:r>
              <w:t>24.11.2016</w:t>
            </w:r>
          </w:p>
        </w:tc>
      </w:tr>
      <w:tr w:rsidR="00EF07A3" w:rsidRPr="001E492D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1E492D" w:rsidRDefault="001E492D" w:rsidP="003C5C39">
            <w:pPr>
              <w:pStyle w:val="a8"/>
              <w:rPr>
                <w:b/>
                <w:vertAlign w:val="superscript"/>
              </w:rPr>
            </w:pPr>
            <w:r w:rsidRPr="001E492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1E492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1E492D" w:rsidRDefault="001E492D" w:rsidP="00EF07A3">
            <w:pPr>
              <w:pStyle w:val="a8"/>
              <w:rPr>
                <w:b/>
                <w:vertAlign w:val="superscript"/>
              </w:rPr>
            </w:pPr>
            <w:r w:rsidRPr="001E49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1E492D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1E492D" w:rsidRDefault="001E492D" w:rsidP="00EF07A3">
            <w:pPr>
              <w:pStyle w:val="a8"/>
              <w:rPr>
                <w:b/>
                <w:vertAlign w:val="superscript"/>
              </w:rPr>
            </w:pPr>
            <w:r w:rsidRPr="001E492D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1E492D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1E492D" w:rsidRDefault="001E492D" w:rsidP="00EF07A3">
            <w:pPr>
              <w:pStyle w:val="a8"/>
              <w:rPr>
                <w:vertAlign w:val="superscript"/>
              </w:rPr>
            </w:pPr>
            <w:r w:rsidRPr="001E492D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91284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12847" w:rsidP="004E51DC">
            <w:pPr>
              <w:pStyle w:val="a8"/>
            </w:pPr>
            <w:r>
              <w:t>Пякшева Наиля Анвярбиковна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91284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91284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EF07A3">
            <w:pPr>
              <w:pStyle w:val="a8"/>
            </w:pPr>
            <w:r>
              <w:t>Баранова Зинаида Павловна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12847" w:rsidRPr="00912847" w:rsidRDefault="00912847" w:rsidP="00EF07A3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(дата)</w:t>
            </w: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12847" w:rsidRPr="00912847" w:rsidRDefault="00912847" w:rsidP="00EF07A3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(дата)</w:t>
            </w: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12847" w:rsidRPr="00912847" w:rsidRDefault="00912847" w:rsidP="00EF07A3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(дата)</w:t>
            </w: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12847" w:rsidRPr="00912847" w:rsidRDefault="00912847" w:rsidP="00EF07A3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(дата)</w:t>
            </w: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12847" w:rsidRPr="00912847" w:rsidRDefault="00912847" w:rsidP="00EF07A3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(дата)</w:t>
            </w: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2847" w:rsidRPr="00912847" w:rsidRDefault="00912847" w:rsidP="004E51DC">
            <w:pPr>
              <w:pStyle w:val="a8"/>
            </w:pPr>
          </w:p>
        </w:tc>
      </w:tr>
      <w:tr w:rsidR="00912847" w:rsidRPr="00912847" w:rsidTr="0091284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12847" w:rsidRPr="00912847" w:rsidRDefault="00912847" w:rsidP="00EF07A3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12847" w:rsidRPr="00912847" w:rsidRDefault="00912847" w:rsidP="004E51DC">
            <w:pPr>
              <w:pStyle w:val="a8"/>
              <w:rPr>
                <w:vertAlign w:val="superscript"/>
              </w:rPr>
            </w:pPr>
            <w:r w:rsidRPr="00912847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92D" w:rsidRDefault="001E492D" w:rsidP="0076042D">
      <w:pPr>
        <w:pStyle w:val="a9"/>
      </w:pPr>
      <w:r>
        <w:separator/>
      </w:r>
    </w:p>
  </w:endnote>
  <w:endnote w:type="continuationSeparator" w:id="0">
    <w:p w:rsidR="001E492D" w:rsidRDefault="001E492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91284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11091/041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1C7F9C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1C7F9C" w:rsidRPr="00C31869">
            <w:rPr>
              <w:rStyle w:val="ad"/>
              <w:sz w:val="20"/>
              <w:szCs w:val="20"/>
            </w:rPr>
            <w:fldChar w:fldCharType="separate"/>
          </w:r>
          <w:r w:rsidR="00912847">
            <w:rPr>
              <w:rStyle w:val="ad"/>
              <w:noProof/>
              <w:sz w:val="20"/>
              <w:szCs w:val="20"/>
            </w:rPr>
            <w:t>1</w:t>
          </w:r>
          <w:r w:rsidR="001C7F9C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12847" w:rsidRPr="00912847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92D" w:rsidRDefault="001E492D" w:rsidP="0076042D">
      <w:pPr>
        <w:pStyle w:val="a9"/>
      </w:pPr>
      <w:r>
        <w:separator/>
      </w:r>
    </w:p>
  </w:footnote>
  <w:footnote w:type="continuationSeparator" w:id="0">
    <w:p w:rsidR="001E492D" w:rsidRDefault="001E492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nal_rms" w:val="2;  11091/041, 11091/041-1А (11091/041)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20436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41 "/>
    <w:docVar w:name="oborud" w:val=" Отсутствуе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464E204C367144AFACFC558A159D541C"/>
    <w:docVar w:name="rm_id" w:val="187"/>
    <w:docVar w:name="rm_name" w:val="                                          "/>
    <w:docVar w:name="rm_number" w:val=" 11091/041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е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B7DD2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C7F9C"/>
    <w:rsid w:val="001E492D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46247"/>
    <w:rsid w:val="0069682B"/>
    <w:rsid w:val="006C28B3"/>
    <w:rsid w:val="006D422D"/>
    <w:rsid w:val="006D48CD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12847"/>
    <w:rsid w:val="0092778A"/>
    <w:rsid w:val="00967790"/>
    <w:rsid w:val="0098630F"/>
    <w:rsid w:val="00A100AB"/>
    <w:rsid w:val="00A12349"/>
    <w:rsid w:val="00A7346C"/>
    <w:rsid w:val="00A74E42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B7DD2"/>
    <w:rsid w:val="00FD0BA7"/>
    <w:rsid w:val="00FD2BA8"/>
    <w:rsid w:val="00FE21DE"/>
    <w:rsid w:val="00FE7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2016-11-24T12:46:00Z</dcterms:created>
  <dcterms:modified xsi:type="dcterms:W3CDTF">2016-11-25T06:30:00Z</dcterms:modified>
</cp:coreProperties>
</file>